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0B41BD" w14:textId="77777777" w:rsidR="00840CC9" w:rsidRDefault="00B41DA5">
      <w:pPr>
        <w:jc w:val="center"/>
        <w:rPr>
          <w:b/>
          <w:bCs/>
          <w:sz w:val="40"/>
          <w:szCs w:val="40"/>
          <w:u w:val="single"/>
          <w:lang w:val="en-US"/>
        </w:rPr>
      </w:pPr>
      <w:r>
        <w:rPr>
          <w:b/>
          <w:bCs/>
          <w:sz w:val="40"/>
          <w:szCs w:val="40"/>
          <w:u w:val="single"/>
          <w:lang w:val="en-US"/>
        </w:rPr>
        <w:t>Ticket 624011</w:t>
      </w:r>
    </w:p>
    <w:p w14:paraId="6DE5FCD3" w14:textId="77777777" w:rsidR="00840CC9" w:rsidRDefault="00B41DA5">
      <w:r>
        <w:rPr>
          <w:noProof/>
          <w:sz w:val="24"/>
          <w:szCs w:val="24"/>
          <w:lang w:eastAsia="en-GB"/>
        </w:rPr>
        <w:drawing>
          <wp:anchor distT="0" distB="0" distL="114300" distR="114300" simplePos="0" relativeHeight="251662336" behindDoc="0" locked="0" layoutInCell="1" allowOverlap="1" wp14:anchorId="27610232" wp14:editId="4F9E06FD">
            <wp:simplePos x="0" y="0"/>
            <wp:positionH relativeFrom="column">
              <wp:posOffset>-733924</wp:posOffset>
            </wp:positionH>
            <wp:positionV relativeFrom="paragraph">
              <wp:posOffset>697623</wp:posOffset>
            </wp:positionV>
            <wp:extent cx="7381530" cy="4011902"/>
            <wp:effectExtent l="0" t="0" r="0" b="7648"/>
            <wp:wrapTight wrapText="bothSides">
              <wp:wrapPolygon edited="0">
                <wp:start x="0" y="0"/>
                <wp:lineTo x="0" y="21542"/>
                <wp:lineTo x="21518" y="21542"/>
                <wp:lineTo x="21518" y="0"/>
                <wp:lineTo x="0" y="0"/>
              </wp:wrapPolygon>
            </wp:wrapTight>
            <wp:docPr id="1"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7381530" cy="4011902"/>
                    </a:xfrm>
                    <a:prstGeom prst="rect">
                      <a:avLst/>
                    </a:prstGeom>
                    <a:noFill/>
                    <a:ln>
                      <a:noFill/>
                      <a:prstDash/>
                    </a:ln>
                  </pic:spPr>
                </pic:pic>
              </a:graphicData>
            </a:graphic>
          </wp:anchor>
        </w:drawing>
      </w:r>
      <w:r>
        <w:rPr>
          <w:sz w:val="24"/>
          <w:szCs w:val="24"/>
          <w:lang w:val="en-US"/>
        </w:rPr>
        <w:t xml:space="preserve">I recently completed ticket 624011 this ticket was logged because of the poor performance of the customer’s laptop. The user was a remote worker who need a machine that could handle running multiple programs at the same </w:t>
      </w:r>
      <w:r>
        <w:rPr>
          <w:sz w:val="24"/>
          <w:szCs w:val="24"/>
          <w:lang w:val="en-US"/>
        </w:rPr>
        <w:t xml:space="preserve">time. </w:t>
      </w:r>
    </w:p>
    <w:p w14:paraId="2B210C96" w14:textId="77777777" w:rsidR="00840CC9" w:rsidRDefault="00B41DA5">
      <w:r>
        <w:rPr>
          <w:noProof/>
          <w:sz w:val="24"/>
          <w:szCs w:val="24"/>
          <w:lang w:eastAsia="en-GB"/>
        </w:rPr>
        <w:drawing>
          <wp:anchor distT="0" distB="0" distL="114300" distR="114300" simplePos="0" relativeHeight="251664384" behindDoc="0" locked="0" layoutInCell="1" allowOverlap="1" wp14:anchorId="7C7EF50B" wp14:editId="2D8B9EBC">
            <wp:simplePos x="0" y="0"/>
            <wp:positionH relativeFrom="column">
              <wp:posOffset>-535308</wp:posOffset>
            </wp:positionH>
            <wp:positionV relativeFrom="paragraph">
              <wp:posOffset>4167506</wp:posOffset>
            </wp:positionV>
            <wp:extent cx="3646800" cy="3561716"/>
            <wp:effectExtent l="0" t="0" r="0" b="634"/>
            <wp:wrapTight wrapText="bothSides">
              <wp:wrapPolygon edited="0">
                <wp:start x="0" y="0"/>
                <wp:lineTo x="0" y="21488"/>
                <wp:lineTo x="21442" y="21488"/>
                <wp:lineTo x="21442" y="0"/>
                <wp:lineTo x="0" y="0"/>
              </wp:wrapPolygon>
            </wp:wrapTight>
            <wp:docPr id="2"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646800" cy="3561716"/>
                    </a:xfrm>
                    <a:prstGeom prst="rect">
                      <a:avLst/>
                    </a:prstGeom>
                    <a:noFill/>
                    <a:ln>
                      <a:noFill/>
                      <a:prstDash/>
                    </a:ln>
                  </pic:spPr>
                </pic:pic>
              </a:graphicData>
            </a:graphic>
          </wp:anchor>
        </w:drawing>
      </w:r>
    </w:p>
    <w:p w14:paraId="2DEC998E" w14:textId="77777777" w:rsidR="00840CC9" w:rsidRDefault="00B41DA5">
      <w:pPr>
        <w:rPr>
          <w:sz w:val="24"/>
          <w:szCs w:val="24"/>
          <w:lang w:val="en-US"/>
        </w:rPr>
      </w:pPr>
      <w:r>
        <w:rPr>
          <w:sz w:val="24"/>
          <w:szCs w:val="24"/>
          <w:lang w:val="en-US"/>
        </w:rPr>
        <w:t>I used ITAMS (our online storage system management program) to search for the DAMS number (the unique identifier on every corporate laptop) to look up the laptop and its properties. Using ITAMS allowed me to see that the machine was currently runn</w:t>
      </w:r>
      <w:r>
        <w:rPr>
          <w:sz w:val="24"/>
          <w:szCs w:val="24"/>
          <w:lang w:val="en-US"/>
        </w:rPr>
        <w:t xml:space="preserve">ing on 4GB of RAM and was using </w:t>
      </w:r>
      <w:proofErr w:type="gramStart"/>
      <w:r>
        <w:rPr>
          <w:sz w:val="24"/>
          <w:szCs w:val="24"/>
          <w:lang w:val="en-US"/>
        </w:rPr>
        <w:t>a</w:t>
      </w:r>
      <w:proofErr w:type="gramEnd"/>
      <w:r>
        <w:rPr>
          <w:sz w:val="24"/>
          <w:szCs w:val="24"/>
          <w:lang w:val="en-US"/>
        </w:rPr>
        <w:t xml:space="preserve"> HDD drive. When the corporate QinetiQ standard is 8GB of RAM and an SSD drive.</w:t>
      </w:r>
    </w:p>
    <w:p w14:paraId="68CBA5DD" w14:textId="77777777" w:rsidR="00840CC9" w:rsidRDefault="00840CC9">
      <w:pPr>
        <w:rPr>
          <w:sz w:val="24"/>
          <w:szCs w:val="24"/>
          <w:lang w:val="en-US"/>
        </w:rPr>
      </w:pPr>
    </w:p>
    <w:p w14:paraId="67A701D9" w14:textId="77777777" w:rsidR="00840CC9" w:rsidRDefault="00840CC9">
      <w:pPr>
        <w:rPr>
          <w:sz w:val="24"/>
          <w:szCs w:val="24"/>
          <w:lang w:val="en-US"/>
        </w:rPr>
      </w:pPr>
    </w:p>
    <w:p w14:paraId="0CFED79F" w14:textId="77777777" w:rsidR="00840CC9" w:rsidRDefault="00840CC9">
      <w:pPr>
        <w:rPr>
          <w:sz w:val="24"/>
          <w:szCs w:val="24"/>
          <w:lang w:val="en-US"/>
        </w:rPr>
      </w:pPr>
    </w:p>
    <w:p w14:paraId="27A2B6EB" w14:textId="77777777" w:rsidR="00840CC9" w:rsidRDefault="00840CC9">
      <w:pPr>
        <w:rPr>
          <w:sz w:val="24"/>
          <w:szCs w:val="24"/>
          <w:lang w:val="en-US"/>
        </w:rPr>
      </w:pPr>
    </w:p>
    <w:p w14:paraId="28502C24" w14:textId="77777777" w:rsidR="00840CC9" w:rsidRDefault="00B41DA5">
      <w:r>
        <w:rPr>
          <w:noProof/>
          <w:sz w:val="24"/>
          <w:szCs w:val="24"/>
          <w:lang w:eastAsia="en-GB"/>
        </w:rPr>
        <w:lastRenderedPageBreak/>
        <w:drawing>
          <wp:anchor distT="0" distB="0" distL="114300" distR="114300" simplePos="0" relativeHeight="251666432" behindDoc="0" locked="0" layoutInCell="1" allowOverlap="1" wp14:anchorId="60554FF6" wp14:editId="43E97D03">
            <wp:simplePos x="0" y="0"/>
            <wp:positionH relativeFrom="margin">
              <wp:posOffset>-810899</wp:posOffset>
            </wp:positionH>
            <wp:positionV relativeFrom="paragraph">
              <wp:posOffset>697230</wp:posOffset>
            </wp:positionV>
            <wp:extent cx="7358377" cy="4003042"/>
            <wp:effectExtent l="0" t="0" r="0" b="0"/>
            <wp:wrapTopAndBottom/>
            <wp:docPr id="3"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358377" cy="4003042"/>
                    </a:xfrm>
                    <a:prstGeom prst="rect">
                      <a:avLst/>
                    </a:prstGeom>
                    <a:noFill/>
                    <a:ln>
                      <a:noFill/>
                      <a:prstDash/>
                    </a:ln>
                  </pic:spPr>
                </pic:pic>
              </a:graphicData>
            </a:graphic>
          </wp:anchor>
        </w:drawing>
      </w:r>
      <w:r>
        <w:rPr>
          <w:sz w:val="24"/>
          <w:szCs w:val="24"/>
          <w:lang w:val="en-US"/>
        </w:rPr>
        <w:t xml:space="preserve">In order to replace the RAM and the hard drive I contacted the user and arranged a time for the laptop to be brought into the workshop. I </w:t>
      </w:r>
      <w:r>
        <w:rPr>
          <w:sz w:val="24"/>
          <w:szCs w:val="24"/>
          <w:lang w:val="en-US"/>
        </w:rPr>
        <w:t>contacted the user via outlook email, and we agreed upon a time for the user to bring the laptop to the workshop.</w:t>
      </w:r>
    </w:p>
    <w:p w14:paraId="26BA2198" w14:textId="77777777" w:rsidR="00840CC9" w:rsidRDefault="00840CC9">
      <w:pPr>
        <w:rPr>
          <w:sz w:val="24"/>
          <w:szCs w:val="24"/>
          <w:lang w:val="en-US"/>
        </w:rPr>
      </w:pPr>
    </w:p>
    <w:p w14:paraId="4DA786C1" w14:textId="77777777" w:rsidR="00840CC9" w:rsidRDefault="00B41DA5">
      <w:r>
        <w:rPr>
          <w:noProof/>
          <w:sz w:val="24"/>
          <w:szCs w:val="24"/>
          <w:lang w:eastAsia="en-GB"/>
        </w:rPr>
        <w:drawing>
          <wp:anchor distT="0" distB="0" distL="114300" distR="114300" simplePos="0" relativeHeight="251665408" behindDoc="0" locked="0" layoutInCell="1" allowOverlap="1" wp14:anchorId="6F6DC476" wp14:editId="6116E40B">
            <wp:simplePos x="0" y="0"/>
            <wp:positionH relativeFrom="margin">
              <wp:align>center</wp:align>
            </wp:positionH>
            <wp:positionV relativeFrom="paragraph">
              <wp:posOffset>1024892</wp:posOffset>
            </wp:positionV>
            <wp:extent cx="1840229" cy="1379216"/>
            <wp:effectExtent l="1907" t="17143" r="9527" b="9528"/>
            <wp:wrapTopAndBottom/>
            <wp:docPr id="4"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rot="5400013">
                      <a:off x="0" y="0"/>
                      <a:ext cx="1840229" cy="1379216"/>
                    </a:xfrm>
                    <a:prstGeom prst="rect">
                      <a:avLst/>
                    </a:prstGeom>
                    <a:noFill/>
                    <a:ln>
                      <a:noFill/>
                      <a:prstDash/>
                    </a:ln>
                  </pic:spPr>
                </pic:pic>
              </a:graphicData>
            </a:graphic>
          </wp:anchor>
        </w:drawing>
      </w:r>
      <w:r>
        <w:rPr>
          <w:sz w:val="24"/>
          <w:szCs w:val="24"/>
          <w:lang w:val="en-US"/>
        </w:rPr>
        <w:t>Once I have the laptop in the workshop, I have to make sure that I am complying QinetiQ’s health and safety policy and due to the current ou</w:t>
      </w:r>
      <w:r>
        <w:rPr>
          <w:sz w:val="24"/>
          <w:szCs w:val="24"/>
          <w:lang w:val="en-US"/>
        </w:rPr>
        <w:t xml:space="preserve">tbreak of COVID-19 I need to wear a set of disposable gloves to make sure that I am as safe as possible when handling other people’s laptops. </w:t>
      </w:r>
    </w:p>
    <w:p w14:paraId="2EE97F58" w14:textId="77777777" w:rsidR="00840CC9" w:rsidRDefault="00840CC9">
      <w:pPr>
        <w:rPr>
          <w:sz w:val="24"/>
          <w:szCs w:val="24"/>
          <w:lang w:val="en-US"/>
        </w:rPr>
      </w:pPr>
    </w:p>
    <w:p w14:paraId="4EC715A8" w14:textId="77777777" w:rsidR="00840CC9" w:rsidRDefault="00B41DA5">
      <w:r>
        <w:rPr>
          <w:noProof/>
          <w:sz w:val="24"/>
          <w:szCs w:val="24"/>
          <w:lang w:eastAsia="en-GB"/>
        </w:rPr>
        <w:lastRenderedPageBreak/>
        <w:drawing>
          <wp:anchor distT="0" distB="0" distL="114300" distR="114300" simplePos="0" relativeHeight="251658240" behindDoc="0" locked="0" layoutInCell="1" allowOverlap="1" wp14:anchorId="46375988" wp14:editId="54728096">
            <wp:simplePos x="0" y="0"/>
            <wp:positionH relativeFrom="margin">
              <wp:align>center</wp:align>
            </wp:positionH>
            <wp:positionV relativeFrom="paragraph">
              <wp:posOffset>853436</wp:posOffset>
            </wp:positionV>
            <wp:extent cx="3339855" cy="2505071"/>
            <wp:effectExtent l="0" t="0" r="0" b="0"/>
            <wp:wrapTopAndBottom/>
            <wp:docPr id="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339855" cy="2505071"/>
                    </a:xfrm>
                    <a:prstGeom prst="rect">
                      <a:avLst/>
                    </a:prstGeom>
                    <a:noFill/>
                    <a:ln>
                      <a:noFill/>
                      <a:prstDash/>
                    </a:ln>
                  </pic:spPr>
                </pic:pic>
              </a:graphicData>
            </a:graphic>
          </wp:anchor>
        </w:drawing>
      </w:r>
      <w:r>
        <w:rPr>
          <w:sz w:val="24"/>
          <w:szCs w:val="24"/>
          <w:lang w:val="en-US"/>
        </w:rPr>
        <w:t>I then took the back of the laptop and checked that ITAMS was correct in what it was saying and that the machin</w:t>
      </w:r>
      <w:r>
        <w:rPr>
          <w:sz w:val="24"/>
          <w:szCs w:val="24"/>
          <w:lang w:val="en-US"/>
        </w:rPr>
        <w:t xml:space="preserve">e only has 8GB of RAM and is using </w:t>
      </w:r>
      <w:proofErr w:type="gramStart"/>
      <w:r>
        <w:rPr>
          <w:sz w:val="24"/>
          <w:szCs w:val="24"/>
          <w:lang w:val="en-US"/>
        </w:rPr>
        <w:t>a</w:t>
      </w:r>
      <w:proofErr w:type="gramEnd"/>
      <w:r>
        <w:rPr>
          <w:sz w:val="24"/>
          <w:szCs w:val="24"/>
          <w:lang w:val="en-US"/>
        </w:rPr>
        <w:t xml:space="preserve"> HHD drive. I need to do this in order to make sure that the laptop will comply with the QinetiQ standard and does not exceed the standard amount of RAM.</w:t>
      </w:r>
    </w:p>
    <w:p w14:paraId="46969AD5" w14:textId="77777777" w:rsidR="00840CC9" w:rsidRDefault="00840CC9">
      <w:pPr>
        <w:rPr>
          <w:sz w:val="24"/>
          <w:szCs w:val="24"/>
          <w:lang w:val="en-US"/>
        </w:rPr>
      </w:pPr>
    </w:p>
    <w:p w14:paraId="1ABEBE30" w14:textId="77777777" w:rsidR="00840CC9" w:rsidRDefault="00B41DA5">
      <w:pPr>
        <w:rPr>
          <w:sz w:val="24"/>
          <w:szCs w:val="24"/>
          <w:lang w:val="en-US"/>
        </w:rPr>
      </w:pPr>
      <w:r>
        <w:rPr>
          <w:sz w:val="24"/>
          <w:szCs w:val="24"/>
          <w:lang w:val="en-US"/>
        </w:rPr>
        <w:t>The hard drive and the RAM where then taken out and replaced with</w:t>
      </w:r>
      <w:r>
        <w:rPr>
          <w:sz w:val="24"/>
          <w:szCs w:val="24"/>
          <w:lang w:val="en-US"/>
        </w:rPr>
        <w:t xml:space="preserve"> an 8GB stick of RAM and an SSD. </w:t>
      </w:r>
    </w:p>
    <w:p w14:paraId="229304FE" w14:textId="77777777" w:rsidR="00840CC9" w:rsidRDefault="00B41DA5">
      <w:r>
        <w:rPr>
          <w:noProof/>
          <w:sz w:val="24"/>
          <w:szCs w:val="24"/>
          <w:lang w:eastAsia="en-GB"/>
        </w:rPr>
        <w:drawing>
          <wp:anchor distT="0" distB="0" distL="114300" distR="114300" simplePos="0" relativeHeight="251663360" behindDoc="0" locked="0" layoutInCell="1" allowOverlap="1" wp14:anchorId="47BBCD96" wp14:editId="0ACADE32">
            <wp:simplePos x="0" y="0"/>
            <wp:positionH relativeFrom="margin">
              <wp:align>center</wp:align>
            </wp:positionH>
            <wp:positionV relativeFrom="paragraph">
              <wp:posOffset>30476</wp:posOffset>
            </wp:positionV>
            <wp:extent cx="3709355" cy="2782226"/>
            <wp:effectExtent l="0" t="0" r="5395" b="0"/>
            <wp:wrapTight wrapText="bothSides">
              <wp:wrapPolygon edited="0">
                <wp:start x="0" y="0"/>
                <wp:lineTo x="0" y="21447"/>
                <wp:lineTo x="21522" y="21447"/>
                <wp:lineTo x="21522" y="0"/>
                <wp:lineTo x="0" y="0"/>
              </wp:wrapPolygon>
            </wp:wrapTight>
            <wp:docPr id="6"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709355" cy="2782226"/>
                    </a:xfrm>
                    <a:prstGeom prst="rect">
                      <a:avLst/>
                    </a:prstGeom>
                    <a:noFill/>
                    <a:ln>
                      <a:noFill/>
                      <a:prstDash/>
                    </a:ln>
                  </pic:spPr>
                </pic:pic>
              </a:graphicData>
            </a:graphic>
          </wp:anchor>
        </w:drawing>
      </w:r>
    </w:p>
    <w:p w14:paraId="7D3337AC" w14:textId="77777777" w:rsidR="00840CC9" w:rsidRDefault="00840CC9">
      <w:pPr>
        <w:rPr>
          <w:sz w:val="24"/>
          <w:szCs w:val="24"/>
          <w:lang w:val="en-US"/>
        </w:rPr>
      </w:pPr>
    </w:p>
    <w:p w14:paraId="30EBB28D" w14:textId="77777777" w:rsidR="00840CC9" w:rsidRDefault="00840CC9">
      <w:pPr>
        <w:rPr>
          <w:sz w:val="24"/>
          <w:szCs w:val="24"/>
          <w:lang w:val="en-US"/>
        </w:rPr>
      </w:pPr>
    </w:p>
    <w:p w14:paraId="5D2DA8CE" w14:textId="77777777" w:rsidR="00840CC9" w:rsidRDefault="00840CC9">
      <w:pPr>
        <w:rPr>
          <w:sz w:val="24"/>
          <w:szCs w:val="24"/>
          <w:lang w:val="en-US"/>
        </w:rPr>
      </w:pPr>
    </w:p>
    <w:p w14:paraId="3BB1E205" w14:textId="77777777" w:rsidR="00840CC9" w:rsidRDefault="00840CC9">
      <w:pPr>
        <w:rPr>
          <w:sz w:val="24"/>
          <w:szCs w:val="24"/>
          <w:lang w:val="en-US"/>
        </w:rPr>
      </w:pPr>
    </w:p>
    <w:p w14:paraId="3238A4F8" w14:textId="77777777" w:rsidR="00840CC9" w:rsidRDefault="00840CC9">
      <w:pPr>
        <w:rPr>
          <w:sz w:val="24"/>
          <w:szCs w:val="24"/>
          <w:lang w:val="en-US"/>
        </w:rPr>
      </w:pPr>
    </w:p>
    <w:p w14:paraId="421D9F0D" w14:textId="77777777" w:rsidR="00840CC9" w:rsidRDefault="00840CC9">
      <w:pPr>
        <w:rPr>
          <w:sz w:val="24"/>
          <w:szCs w:val="24"/>
          <w:lang w:val="en-US"/>
        </w:rPr>
      </w:pPr>
    </w:p>
    <w:p w14:paraId="056B9137" w14:textId="77777777" w:rsidR="00840CC9" w:rsidRDefault="00840CC9">
      <w:pPr>
        <w:rPr>
          <w:sz w:val="24"/>
          <w:szCs w:val="24"/>
          <w:lang w:val="en-US"/>
        </w:rPr>
      </w:pPr>
    </w:p>
    <w:p w14:paraId="0AAE9625" w14:textId="77777777" w:rsidR="00840CC9" w:rsidRDefault="00840CC9">
      <w:pPr>
        <w:rPr>
          <w:sz w:val="24"/>
          <w:szCs w:val="24"/>
          <w:lang w:val="en-US"/>
        </w:rPr>
      </w:pPr>
    </w:p>
    <w:p w14:paraId="66C2AE87" w14:textId="77777777" w:rsidR="00840CC9" w:rsidRDefault="00840CC9">
      <w:pPr>
        <w:rPr>
          <w:sz w:val="24"/>
          <w:szCs w:val="24"/>
          <w:lang w:val="en-US"/>
        </w:rPr>
      </w:pPr>
    </w:p>
    <w:p w14:paraId="55AE6DDF" w14:textId="77777777" w:rsidR="00840CC9" w:rsidRDefault="00840CC9">
      <w:pPr>
        <w:rPr>
          <w:sz w:val="24"/>
          <w:szCs w:val="24"/>
          <w:lang w:val="en-US"/>
        </w:rPr>
      </w:pPr>
    </w:p>
    <w:p w14:paraId="1FB9F561" w14:textId="77777777" w:rsidR="00840CC9" w:rsidRDefault="00840CC9">
      <w:pPr>
        <w:rPr>
          <w:sz w:val="24"/>
          <w:szCs w:val="24"/>
          <w:lang w:val="en-US"/>
        </w:rPr>
      </w:pPr>
    </w:p>
    <w:p w14:paraId="3C075D42" w14:textId="77777777" w:rsidR="00840CC9" w:rsidRDefault="00840CC9">
      <w:pPr>
        <w:rPr>
          <w:sz w:val="24"/>
          <w:szCs w:val="24"/>
          <w:lang w:val="en-US"/>
        </w:rPr>
      </w:pPr>
    </w:p>
    <w:p w14:paraId="019190B6" w14:textId="77777777" w:rsidR="00840CC9" w:rsidRDefault="00840CC9">
      <w:pPr>
        <w:rPr>
          <w:sz w:val="24"/>
          <w:szCs w:val="24"/>
          <w:lang w:val="en-US"/>
        </w:rPr>
      </w:pPr>
    </w:p>
    <w:p w14:paraId="48694087" w14:textId="77777777" w:rsidR="00840CC9" w:rsidRDefault="00840CC9">
      <w:pPr>
        <w:rPr>
          <w:sz w:val="24"/>
          <w:szCs w:val="24"/>
          <w:lang w:val="en-US"/>
        </w:rPr>
      </w:pPr>
    </w:p>
    <w:p w14:paraId="08DD4D8B" w14:textId="77777777" w:rsidR="00840CC9" w:rsidRDefault="00B41DA5">
      <w:pPr>
        <w:rPr>
          <w:sz w:val="24"/>
          <w:szCs w:val="24"/>
          <w:lang w:val="en-US"/>
        </w:rPr>
      </w:pPr>
      <w:r>
        <w:rPr>
          <w:sz w:val="24"/>
          <w:szCs w:val="24"/>
          <w:lang w:val="en-US"/>
        </w:rPr>
        <w:lastRenderedPageBreak/>
        <w:t xml:space="preserve">Because I had to replace the hard drive the corporate build was wiped so the Laptop needs to be rebuilt so that it will connect to the corporate network and the user can access </w:t>
      </w:r>
      <w:proofErr w:type="gramStart"/>
      <w:r>
        <w:rPr>
          <w:sz w:val="24"/>
          <w:szCs w:val="24"/>
          <w:lang w:val="en-US"/>
        </w:rPr>
        <w:t>all of</w:t>
      </w:r>
      <w:proofErr w:type="gramEnd"/>
      <w:r>
        <w:rPr>
          <w:sz w:val="24"/>
          <w:szCs w:val="24"/>
          <w:lang w:val="en-US"/>
        </w:rPr>
        <w:t xml:space="preserve"> their emails and </w:t>
      </w:r>
      <w:r>
        <w:rPr>
          <w:sz w:val="24"/>
          <w:szCs w:val="24"/>
          <w:lang w:val="en-US"/>
        </w:rPr>
        <w:t>files. I turned on the laptop and used the F12 key to boot the laptop from the BIOS and booted it from the USB boot stick.</w:t>
      </w:r>
    </w:p>
    <w:p w14:paraId="2CF48BEA" w14:textId="77777777" w:rsidR="00840CC9" w:rsidRDefault="00B41DA5">
      <w:r>
        <w:rPr>
          <w:noProof/>
          <w:lang w:eastAsia="en-GB"/>
        </w:rPr>
        <w:drawing>
          <wp:anchor distT="0" distB="0" distL="114300" distR="114300" simplePos="0" relativeHeight="251667456" behindDoc="0" locked="0" layoutInCell="1" allowOverlap="1" wp14:anchorId="23BACA74" wp14:editId="4FF59703">
            <wp:simplePos x="0" y="0"/>
            <wp:positionH relativeFrom="margin">
              <wp:align>center</wp:align>
            </wp:positionH>
            <wp:positionV relativeFrom="paragraph">
              <wp:posOffset>11786</wp:posOffset>
            </wp:positionV>
            <wp:extent cx="3399794" cy="3168652"/>
            <wp:effectExtent l="0" t="0" r="0" b="0"/>
            <wp:wrapTight wrapText="bothSides">
              <wp:wrapPolygon edited="0">
                <wp:start x="0" y="0"/>
                <wp:lineTo x="0" y="21427"/>
                <wp:lineTo x="21422" y="21427"/>
                <wp:lineTo x="21422" y="0"/>
                <wp:lineTo x="0" y="0"/>
              </wp:wrapPolygon>
            </wp:wrapTight>
            <wp:docPr id="7"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l="8804" r="10710"/>
                    <a:stretch>
                      <a:fillRect/>
                    </a:stretch>
                  </pic:blipFill>
                  <pic:spPr>
                    <a:xfrm>
                      <a:off x="0" y="0"/>
                      <a:ext cx="3399794" cy="3168652"/>
                    </a:xfrm>
                    <a:prstGeom prst="rect">
                      <a:avLst/>
                    </a:prstGeom>
                    <a:noFill/>
                    <a:ln>
                      <a:noFill/>
                      <a:prstDash/>
                    </a:ln>
                  </pic:spPr>
                </pic:pic>
              </a:graphicData>
            </a:graphic>
          </wp:anchor>
        </w:drawing>
      </w:r>
    </w:p>
    <w:p w14:paraId="3CA84F3F" w14:textId="77777777" w:rsidR="00840CC9" w:rsidRDefault="00840CC9"/>
    <w:p w14:paraId="1FF5096B" w14:textId="77777777" w:rsidR="00840CC9" w:rsidRDefault="00840CC9"/>
    <w:p w14:paraId="16770612" w14:textId="77777777" w:rsidR="00840CC9" w:rsidRDefault="00840CC9"/>
    <w:p w14:paraId="6F309CDB" w14:textId="77777777" w:rsidR="00840CC9" w:rsidRDefault="00840CC9"/>
    <w:p w14:paraId="36FE5FDE" w14:textId="77777777" w:rsidR="00840CC9" w:rsidRDefault="00840CC9"/>
    <w:p w14:paraId="57B0871D" w14:textId="77777777" w:rsidR="00840CC9" w:rsidRDefault="00840CC9"/>
    <w:p w14:paraId="2A3C379B" w14:textId="77777777" w:rsidR="00840CC9" w:rsidRDefault="00840CC9"/>
    <w:p w14:paraId="632E0781" w14:textId="77777777" w:rsidR="00840CC9" w:rsidRDefault="00840CC9"/>
    <w:p w14:paraId="77E2C3AA" w14:textId="77777777" w:rsidR="00840CC9" w:rsidRDefault="00840CC9"/>
    <w:p w14:paraId="51794EDD" w14:textId="77777777" w:rsidR="00840CC9" w:rsidRDefault="00840CC9"/>
    <w:p w14:paraId="35D342BC" w14:textId="77777777" w:rsidR="00840CC9" w:rsidRDefault="00840CC9"/>
    <w:p w14:paraId="04B406F5" w14:textId="77777777" w:rsidR="00840CC9" w:rsidRDefault="00840CC9"/>
    <w:p w14:paraId="097BA49F" w14:textId="77777777" w:rsidR="00840CC9" w:rsidRDefault="00B41DA5">
      <w:r>
        <w:rPr>
          <w:noProof/>
          <w:lang w:eastAsia="en-GB"/>
        </w:rPr>
        <w:drawing>
          <wp:anchor distT="0" distB="0" distL="114300" distR="114300" simplePos="0" relativeHeight="251668480" behindDoc="0" locked="0" layoutInCell="1" allowOverlap="1" wp14:anchorId="1BAF23E3" wp14:editId="29006E1E">
            <wp:simplePos x="0" y="0"/>
            <wp:positionH relativeFrom="margin">
              <wp:align>center</wp:align>
            </wp:positionH>
            <wp:positionV relativeFrom="paragraph">
              <wp:posOffset>438308</wp:posOffset>
            </wp:positionV>
            <wp:extent cx="3867783" cy="2900833"/>
            <wp:effectExtent l="0" t="0" r="0" b="0"/>
            <wp:wrapTight wrapText="bothSides">
              <wp:wrapPolygon edited="0">
                <wp:start x="0" y="0"/>
                <wp:lineTo x="0" y="21420"/>
                <wp:lineTo x="21494" y="21420"/>
                <wp:lineTo x="21494" y="0"/>
                <wp:lineTo x="0" y="0"/>
              </wp:wrapPolygon>
            </wp:wrapTight>
            <wp:docPr id="8" name="Picture 8" descr="C:\Users\djconroy\Desktop\College pics\IMG_1066.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a:stretch>
                      <a:fillRect/>
                    </a:stretch>
                  </pic:blipFill>
                  <pic:spPr>
                    <a:xfrm>
                      <a:off x="0" y="0"/>
                      <a:ext cx="3867783" cy="2900833"/>
                    </a:xfrm>
                    <a:prstGeom prst="rect">
                      <a:avLst/>
                    </a:prstGeom>
                    <a:noFill/>
                    <a:ln>
                      <a:noFill/>
                      <a:prstDash/>
                    </a:ln>
                  </pic:spPr>
                </pic:pic>
              </a:graphicData>
            </a:graphic>
          </wp:anchor>
        </w:drawing>
      </w:r>
      <w:r>
        <w:t>The system then asks me to login to my account to allow the hard drive to become wiped and to allow the computer to re</w:t>
      </w:r>
      <w:r>
        <w:t>build.</w:t>
      </w:r>
    </w:p>
    <w:p w14:paraId="67672367" w14:textId="77777777" w:rsidR="00840CC9" w:rsidRDefault="00840CC9"/>
    <w:p w14:paraId="7AC616BB" w14:textId="77777777" w:rsidR="00840CC9" w:rsidRDefault="00840CC9"/>
    <w:p w14:paraId="1C630EDA" w14:textId="77777777" w:rsidR="00840CC9" w:rsidRDefault="00840CC9"/>
    <w:p w14:paraId="1F3D920C" w14:textId="77777777" w:rsidR="00840CC9" w:rsidRDefault="00840CC9"/>
    <w:p w14:paraId="18188977" w14:textId="77777777" w:rsidR="00840CC9" w:rsidRDefault="00840CC9"/>
    <w:p w14:paraId="005E4911" w14:textId="77777777" w:rsidR="00840CC9" w:rsidRDefault="00840CC9"/>
    <w:p w14:paraId="3C25B272" w14:textId="77777777" w:rsidR="00840CC9" w:rsidRDefault="00840CC9"/>
    <w:p w14:paraId="0D3B8BC5" w14:textId="77777777" w:rsidR="00840CC9" w:rsidRDefault="00840CC9"/>
    <w:p w14:paraId="406DC9F3" w14:textId="77777777" w:rsidR="00840CC9" w:rsidRDefault="00840CC9"/>
    <w:p w14:paraId="4EE950C2" w14:textId="77777777" w:rsidR="00840CC9" w:rsidRDefault="00840CC9"/>
    <w:p w14:paraId="67CC0860" w14:textId="77777777" w:rsidR="00840CC9" w:rsidRDefault="00840CC9"/>
    <w:p w14:paraId="196A4C47" w14:textId="77777777" w:rsidR="00840CC9" w:rsidRDefault="00840CC9"/>
    <w:p w14:paraId="1DFD0DDF" w14:textId="77777777" w:rsidR="00840CC9" w:rsidRDefault="00840CC9"/>
    <w:p w14:paraId="1009E1D5" w14:textId="77777777" w:rsidR="00840CC9" w:rsidRDefault="00840CC9"/>
    <w:p w14:paraId="6629563C" w14:textId="77777777" w:rsidR="00840CC9" w:rsidRDefault="00840CC9"/>
    <w:p w14:paraId="5ADE1BEE" w14:textId="77777777" w:rsidR="00840CC9" w:rsidRDefault="00B41DA5">
      <w:r>
        <w:rPr>
          <w:noProof/>
          <w:lang w:eastAsia="en-GB"/>
        </w:rPr>
        <w:drawing>
          <wp:anchor distT="0" distB="0" distL="114300" distR="114300" simplePos="0" relativeHeight="251669504" behindDoc="0" locked="0" layoutInCell="1" allowOverlap="1" wp14:anchorId="108D46A6" wp14:editId="16DC084D">
            <wp:simplePos x="0" y="0"/>
            <wp:positionH relativeFrom="margin">
              <wp:align>center</wp:align>
            </wp:positionH>
            <wp:positionV relativeFrom="paragraph">
              <wp:posOffset>598218</wp:posOffset>
            </wp:positionV>
            <wp:extent cx="3683751" cy="2762813"/>
            <wp:effectExtent l="0" t="0" r="0" b="0"/>
            <wp:wrapTight wrapText="bothSides">
              <wp:wrapPolygon edited="0">
                <wp:start x="0" y="0"/>
                <wp:lineTo x="0" y="21451"/>
                <wp:lineTo x="21447" y="21451"/>
                <wp:lineTo x="21447" y="0"/>
                <wp:lineTo x="0" y="0"/>
              </wp:wrapPolygon>
            </wp:wrapTight>
            <wp:docPr id="9" name="Picture 9" descr="C:\Users\djconroy\Desktop\College pics\Ticket 624011\IMG_1067.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3683751" cy="2762813"/>
                    </a:xfrm>
                    <a:prstGeom prst="rect">
                      <a:avLst/>
                    </a:prstGeom>
                    <a:noFill/>
                    <a:ln>
                      <a:noFill/>
                      <a:prstDash/>
                    </a:ln>
                  </pic:spPr>
                </pic:pic>
              </a:graphicData>
            </a:graphic>
          </wp:anchor>
        </w:drawing>
      </w:r>
      <w:r>
        <w:t xml:space="preserve">The USB boot stick has got more than one function that it is able to perform, I click the deploy image function whenever I am rebuilding a laptop or any other device that is supported by the corporate build. </w:t>
      </w:r>
    </w:p>
    <w:p w14:paraId="15E25507" w14:textId="77777777" w:rsidR="00840CC9" w:rsidRDefault="00840CC9"/>
    <w:p w14:paraId="26E49FAC" w14:textId="77777777" w:rsidR="00840CC9" w:rsidRDefault="00840CC9"/>
    <w:p w14:paraId="2BCE50D1" w14:textId="77777777" w:rsidR="00840CC9" w:rsidRDefault="00840CC9"/>
    <w:p w14:paraId="24FF38C5" w14:textId="77777777" w:rsidR="00840CC9" w:rsidRDefault="00840CC9"/>
    <w:p w14:paraId="6E31A50C" w14:textId="77777777" w:rsidR="00840CC9" w:rsidRDefault="00840CC9"/>
    <w:p w14:paraId="0195A224" w14:textId="77777777" w:rsidR="00840CC9" w:rsidRDefault="00840CC9"/>
    <w:p w14:paraId="6479FE64" w14:textId="77777777" w:rsidR="00840CC9" w:rsidRDefault="00840CC9"/>
    <w:p w14:paraId="37212ED4" w14:textId="77777777" w:rsidR="00840CC9" w:rsidRDefault="00840CC9"/>
    <w:p w14:paraId="0F0E3A8F" w14:textId="77777777" w:rsidR="00840CC9" w:rsidRDefault="00840CC9"/>
    <w:p w14:paraId="2FE934A0" w14:textId="77777777" w:rsidR="00840CC9" w:rsidRDefault="00840CC9"/>
    <w:p w14:paraId="2094AC34" w14:textId="77777777" w:rsidR="00840CC9" w:rsidRDefault="00840CC9"/>
    <w:p w14:paraId="029F04B6" w14:textId="77777777" w:rsidR="00840CC9" w:rsidRDefault="00B41DA5">
      <w:r>
        <w:t xml:space="preserve">The </w:t>
      </w:r>
      <w:r>
        <w:t xml:space="preserve">system then asks me which drive I would like to wipe and rebuild over, however the laptop will pick the USB boot stick up as a drive so I have to make sure that I am selecting physical drive 0 as this is the computer’s internal hard drive. </w:t>
      </w:r>
    </w:p>
    <w:p w14:paraId="298467FA" w14:textId="77777777" w:rsidR="00840CC9" w:rsidRDefault="00B41DA5">
      <w:r>
        <w:rPr>
          <w:noProof/>
          <w:lang w:eastAsia="en-GB"/>
        </w:rPr>
        <w:drawing>
          <wp:anchor distT="0" distB="0" distL="114300" distR="114300" simplePos="0" relativeHeight="251670528" behindDoc="0" locked="0" layoutInCell="1" allowOverlap="1" wp14:anchorId="12373C14" wp14:editId="6C089764">
            <wp:simplePos x="0" y="0"/>
            <wp:positionH relativeFrom="margin">
              <wp:align>center</wp:align>
            </wp:positionH>
            <wp:positionV relativeFrom="paragraph">
              <wp:posOffset>42739</wp:posOffset>
            </wp:positionV>
            <wp:extent cx="4692645" cy="3674114"/>
            <wp:effectExtent l="0" t="0" r="0" b="2536"/>
            <wp:wrapTight wrapText="bothSides">
              <wp:wrapPolygon edited="0">
                <wp:start x="0" y="0"/>
                <wp:lineTo x="0" y="21503"/>
                <wp:lineTo x="21486" y="21503"/>
                <wp:lineTo x="21486" y="0"/>
                <wp:lineTo x="0" y="0"/>
              </wp:wrapPolygon>
            </wp:wrapTight>
            <wp:docPr id="10" name="Picture 10" descr="C:\Users\djconroy\Desktop\College pics\Ticket 624011\IMG_1068.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l="4215"/>
                    <a:stretch>
                      <a:fillRect/>
                    </a:stretch>
                  </pic:blipFill>
                  <pic:spPr>
                    <a:xfrm>
                      <a:off x="0" y="0"/>
                      <a:ext cx="4692645" cy="3674114"/>
                    </a:xfrm>
                    <a:prstGeom prst="rect">
                      <a:avLst/>
                    </a:prstGeom>
                    <a:noFill/>
                    <a:ln>
                      <a:noFill/>
                      <a:prstDash/>
                    </a:ln>
                  </pic:spPr>
                </pic:pic>
              </a:graphicData>
            </a:graphic>
          </wp:anchor>
        </w:drawing>
      </w:r>
    </w:p>
    <w:p w14:paraId="57959B97" w14:textId="77777777" w:rsidR="00840CC9" w:rsidRDefault="00840CC9"/>
    <w:p w14:paraId="217EE26C" w14:textId="77777777" w:rsidR="00840CC9" w:rsidRDefault="00840CC9"/>
    <w:p w14:paraId="1BC118A9" w14:textId="77777777" w:rsidR="00840CC9" w:rsidRDefault="00840CC9"/>
    <w:p w14:paraId="59DBD38D" w14:textId="77777777" w:rsidR="00840CC9" w:rsidRDefault="00840CC9"/>
    <w:p w14:paraId="614F9EFD" w14:textId="77777777" w:rsidR="00840CC9" w:rsidRDefault="00840CC9"/>
    <w:p w14:paraId="469336C9" w14:textId="77777777" w:rsidR="00840CC9" w:rsidRDefault="00840CC9"/>
    <w:p w14:paraId="18A9A5EC" w14:textId="77777777" w:rsidR="00840CC9" w:rsidRDefault="00840CC9"/>
    <w:p w14:paraId="3F4F0D99" w14:textId="77777777" w:rsidR="00840CC9" w:rsidRDefault="00840CC9"/>
    <w:p w14:paraId="56C98FA1" w14:textId="77777777" w:rsidR="00840CC9" w:rsidRDefault="00840CC9"/>
    <w:p w14:paraId="0D9806A8" w14:textId="77777777" w:rsidR="00840CC9" w:rsidRDefault="00840CC9"/>
    <w:p w14:paraId="1C44157A" w14:textId="77777777" w:rsidR="00840CC9" w:rsidRDefault="00840CC9"/>
    <w:p w14:paraId="7AF8B6DE" w14:textId="77777777" w:rsidR="00840CC9" w:rsidRDefault="00840CC9"/>
    <w:p w14:paraId="328C62C7" w14:textId="77777777" w:rsidR="00840CC9" w:rsidRDefault="00840CC9"/>
    <w:p w14:paraId="4EB63725" w14:textId="77777777" w:rsidR="00840CC9" w:rsidRDefault="00840CC9"/>
    <w:p w14:paraId="3F6E71E4" w14:textId="77777777" w:rsidR="00840CC9" w:rsidRDefault="00B41DA5">
      <w:r>
        <w:lastRenderedPageBreak/>
        <w:t xml:space="preserve">The laptops hard drive is then </w:t>
      </w:r>
      <w:proofErr w:type="gramStart"/>
      <w:r>
        <w:t>wiped</w:t>
      </w:r>
      <w:proofErr w:type="gramEnd"/>
      <w:r>
        <w:t xml:space="preserve"> and the new corporate build image is deployed on to the hard drive. During this process the laptop cannot be disconnected from the corporate network or the power supply as it will result in the build failing.</w:t>
      </w:r>
    </w:p>
    <w:p w14:paraId="0B13FD71" w14:textId="77777777" w:rsidR="00840CC9" w:rsidRDefault="00840CC9"/>
    <w:p w14:paraId="18EE81B7" w14:textId="77777777" w:rsidR="00840CC9" w:rsidRDefault="00B41DA5">
      <w:r>
        <w:t>After t</w:t>
      </w:r>
      <w:r>
        <w:t>he image has successfully deployed the system will restart and will ask for a password to start the next phase of the build. This phase of the build deploys the standard applications to the laptop (such as Office 365, Internet Explorer and Sophos).</w:t>
      </w:r>
    </w:p>
    <w:p w14:paraId="10F2FCA9" w14:textId="77777777" w:rsidR="00840CC9" w:rsidRDefault="00B41DA5">
      <w:r>
        <w:rPr>
          <w:noProof/>
          <w:lang w:eastAsia="en-GB"/>
        </w:rPr>
        <w:drawing>
          <wp:anchor distT="0" distB="0" distL="114300" distR="114300" simplePos="0" relativeHeight="251671552" behindDoc="0" locked="0" layoutInCell="1" allowOverlap="1" wp14:anchorId="20A4C626" wp14:editId="6C526C27">
            <wp:simplePos x="0" y="0"/>
            <wp:positionH relativeFrom="margin">
              <wp:align>center</wp:align>
            </wp:positionH>
            <wp:positionV relativeFrom="paragraph">
              <wp:posOffset>87297</wp:posOffset>
            </wp:positionV>
            <wp:extent cx="4065696" cy="3049277"/>
            <wp:effectExtent l="0" t="0" r="0" b="0"/>
            <wp:wrapTight wrapText="bothSides">
              <wp:wrapPolygon edited="0">
                <wp:start x="0" y="0"/>
                <wp:lineTo x="0" y="21456"/>
                <wp:lineTo x="21458" y="21456"/>
                <wp:lineTo x="21458" y="0"/>
                <wp:lineTo x="0" y="0"/>
              </wp:wrapPolygon>
            </wp:wrapTight>
            <wp:docPr id="11" name="Picture 11" descr="C:\Users\djconroy\Desktop\College pics\Ticket 624011\IMG_1077.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4065696" cy="3049277"/>
                    </a:xfrm>
                    <a:prstGeom prst="rect">
                      <a:avLst/>
                    </a:prstGeom>
                    <a:noFill/>
                    <a:ln>
                      <a:noFill/>
                      <a:prstDash/>
                    </a:ln>
                  </pic:spPr>
                </pic:pic>
              </a:graphicData>
            </a:graphic>
          </wp:anchor>
        </w:drawing>
      </w:r>
      <w:r>
        <w:t xml:space="preserve"> </w:t>
      </w:r>
    </w:p>
    <w:p w14:paraId="54D39531" w14:textId="77777777" w:rsidR="00840CC9" w:rsidRDefault="00840CC9"/>
    <w:p w14:paraId="540F62AC" w14:textId="77777777" w:rsidR="00840CC9" w:rsidRDefault="00840CC9"/>
    <w:p w14:paraId="6D495392" w14:textId="77777777" w:rsidR="00840CC9" w:rsidRDefault="00840CC9"/>
    <w:p w14:paraId="3118083E" w14:textId="77777777" w:rsidR="00840CC9" w:rsidRDefault="00840CC9"/>
    <w:p w14:paraId="02010446" w14:textId="77777777" w:rsidR="00840CC9" w:rsidRDefault="00840CC9"/>
    <w:p w14:paraId="7C0DAB6C" w14:textId="77777777" w:rsidR="00840CC9" w:rsidRDefault="00840CC9"/>
    <w:p w14:paraId="33763EB5" w14:textId="77777777" w:rsidR="00840CC9" w:rsidRDefault="00840CC9"/>
    <w:p w14:paraId="5A506285" w14:textId="77777777" w:rsidR="00840CC9" w:rsidRDefault="00840CC9"/>
    <w:p w14:paraId="58E06E11" w14:textId="77777777" w:rsidR="00840CC9" w:rsidRDefault="00840CC9"/>
    <w:p w14:paraId="34EB75A4" w14:textId="77777777" w:rsidR="00840CC9" w:rsidRDefault="00840CC9"/>
    <w:p w14:paraId="480CEAE5" w14:textId="77777777" w:rsidR="00840CC9" w:rsidRDefault="00840CC9"/>
    <w:p w14:paraId="329C369F" w14:textId="77777777" w:rsidR="00840CC9" w:rsidRDefault="00840CC9"/>
    <w:p w14:paraId="2DE84D07" w14:textId="77777777" w:rsidR="00840CC9" w:rsidRDefault="00B41DA5">
      <w:r>
        <w:rPr>
          <w:noProof/>
          <w:lang w:eastAsia="en-GB"/>
        </w:rPr>
        <w:drawing>
          <wp:anchor distT="0" distB="0" distL="114300" distR="114300" simplePos="0" relativeHeight="251672576" behindDoc="0" locked="0" layoutInCell="1" allowOverlap="1" wp14:anchorId="310C17E5" wp14:editId="37FD6C42">
            <wp:simplePos x="0" y="0"/>
            <wp:positionH relativeFrom="margin">
              <wp:posOffset>2165189</wp:posOffset>
            </wp:positionH>
            <wp:positionV relativeFrom="paragraph">
              <wp:posOffset>85523</wp:posOffset>
            </wp:positionV>
            <wp:extent cx="3905246" cy="2929252"/>
            <wp:effectExtent l="0" t="0" r="4" b="4448"/>
            <wp:wrapTight wrapText="bothSides">
              <wp:wrapPolygon edited="0">
                <wp:start x="0" y="0"/>
                <wp:lineTo x="0" y="21497"/>
                <wp:lineTo x="21498" y="21497"/>
                <wp:lineTo x="21498" y="0"/>
                <wp:lineTo x="0" y="0"/>
              </wp:wrapPolygon>
            </wp:wrapTight>
            <wp:docPr id="12" name="Picture 12" descr="C:\Users\djconroy\Desktop\College pics\Ticket 624011\IMG_1078.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a:stretch>
                      <a:fillRect/>
                    </a:stretch>
                  </pic:blipFill>
                  <pic:spPr>
                    <a:xfrm>
                      <a:off x="0" y="0"/>
                      <a:ext cx="3905246" cy="2929252"/>
                    </a:xfrm>
                    <a:prstGeom prst="rect">
                      <a:avLst/>
                    </a:prstGeom>
                    <a:noFill/>
                    <a:ln>
                      <a:noFill/>
                      <a:prstDash/>
                    </a:ln>
                  </pic:spPr>
                </pic:pic>
              </a:graphicData>
            </a:graphic>
          </wp:anchor>
        </w:drawing>
      </w:r>
      <w:r>
        <w:t xml:space="preserve">The system then asks me for a username password and computer name. The username and password need to be an engineer’s administrator account and password. The computer name is because this section of the build will add the system to the </w:t>
      </w:r>
      <w:r>
        <w:t>corporate network and domain automatically.</w:t>
      </w:r>
    </w:p>
    <w:p w14:paraId="43DFC229" w14:textId="77777777" w:rsidR="00840CC9" w:rsidRDefault="00840CC9"/>
    <w:p w14:paraId="7A2876B5" w14:textId="77777777" w:rsidR="00840CC9" w:rsidRDefault="00840CC9"/>
    <w:p w14:paraId="7D5EF975" w14:textId="77777777" w:rsidR="00840CC9" w:rsidRDefault="00840CC9"/>
    <w:p w14:paraId="3F94F983" w14:textId="77777777" w:rsidR="00840CC9" w:rsidRDefault="00840CC9"/>
    <w:p w14:paraId="5134E1BE" w14:textId="77777777" w:rsidR="00840CC9" w:rsidRDefault="00840CC9"/>
    <w:p w14:paraId="74C516FA" w14:textId="77777777" w:rsidR="00840CC9" w:rsidRDefault="00840CC9"/>
    <w:p w14:paraId="480F76AC" w14:textId="77777777" w:rsidR="00840CC9" w:rsidRDefault="00B41DA5">
      <w:r>
        <w:lastRenderedPageBreak/>
        <w:t>I then select which build I would like to install on the laptop, due to the QinetiQ security our builds have to be continuously updated because we have to have the latest security and application updates in</w:t>
      </w:r>
      <w:r>
        <w:t xml:space="preserve">stalled on all corporate machines. Because of this there are often builds in development as they </w:t>
      </w:r>
      <w:proofErr w:type="gramStart"/>
      <w:r>
        <w:t>have to</w:t>
      </w:r>
      <w:proofErr w:type="gramEnd"/>
      <w:r>
        <w:t xml:space="preserve"> be fully tested before we can roll them out to the organisation. </w:t>
      </w:r>
    </w:p>
    <w:p w14:paraId="14487616" w14:textId="77777777" w:rsidR="00840CC9" w:rsidRDefault="00B41DA5">
      <w:r>
        <w:rPr>
          <w:noProof/>
          <w:lang w:eastAsia="en-GB"/>
        </w:rPr>
        <w:drawing>
          <wp:anchor distT="0" distB="0" distL="114300" distR="114300" simplePos="0" relativeHeight="251673600" behindDoc="0" locked="0" layoutInCell="1" allowOverlap="1" wp14:anchorId="102EDF12" wp14:editId="713066C4">
            <wp:simplePos x="0" y="0"/>
            <wp:positionH relativeFrom="margin">
              <wp:align>center</wp:align>
            </wp:positionH>
            <wp:positionV relativeFrom="paragraph">
              <wp:posOffset>15169</wp:posOffset>
            </wp:positionV>
            <wp:extent cx="4062734" cy="3046725"/>
            <wp:effectExtent l="0" t="0" r="0" b="1275"/>
            <wp:wrapTight wrapText="bothSides">
              <wp:wrapPolygon edited="0">
                <wp:start x="0" y="0"/>
                <wp:lineTo x="0" y="21478"/>
                <wp:lineTo x="21472" y="21478"/>
                <wp:lineTo x="21472" y="0"/>
                <wp:lineTo x="0" y="0"/>
              </wp:wrapPolygon>
            </wp:wrapTight>
            <wp:docPr id="13" name="Picture 13" descr="C:\Users\djconroy\Desktop\College pics\Ticket 624011\IMG_1079.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a:stretch>
                      <a:fillRect/>
                    </a:stretch>
                  </pic:blipFill>
                  <pic:spPr>
                    <a:xfrm>
                      <a:off x="0" y="0"/>
                      <a:ext cx="4062734" cy="3046725"/>
                    </a:xfrm>
                    <a:prstGeom prst="rect">
                      <a:avLst/>
                    </a:prstGeom>
                    <a:noFill/>
                    <a:ln>
                      <a:noFill/>
                      <a:prstDash/>
                    </a:ln>
                  </pic:spPr>
                </pic:pic>
              </a:graphicData>
            </a:graphic>
          </wp:anchor>
        </w:drawing>
      </w:r>
    </w:p>
    <w:p w14:paraId="3AE6D60D" w14:textId="77777777" w:rsidR="00840CC9" w:rsidRDefault="00840CC9"/>
    <w:p w14:paraId="44AE8312" w14:textId="77777777" w:rsidR="00840CC9" w:rsidRDefault="00840CC9"/>
    <w:p w14:paraId="75E714EA" w14:textId="77777777" w:rsidR="00840CC9" w:rsidRDefault="00840CC9"/>
    <w:p w14:paraId="3D1A4ADF" w14:textId="77777777" w:rsidR="00840CC9" w:rsidRDefault="00840CC9"/>
    <w:p w14:paraId="34B71C36" w14:textId="77777777" w:rsidR="00840CC9" w:rsidRDefault="00840CC9"/>
    <w:p w14:paraId="6FC21D3B" w14:textId="77777777" w:rsidR="00840CC9" w:rsidRDefault="00840CC9"/>
    <w:p w14:paraId="04E84391" w14:textId="77777777" w:rsidR="00840CC9" w:rsidRDefault="00840CC9"/>
    <w:p w14:paraId="5D74D123" w14:textId="77777777" w:rsidR="00840CC9" w:rsidRDefault="00840CC9"/>
    <w:p w14:paraId="65882625" w14:textId="77777777" w:rsidR="00840CC9" w:rsidRDefault="00840CC9"/>
    <w:p w14:paraId="332C5201" w14:textId="77777777" w:rsidR="00840CC9" w:rsidRDefault="00840CC9"/>
    <w:p w14:paraId="4652ADCE" w14:textId="77777777" w:rsidR="00840CC9" w:rsidRDefault="00840CC9"/>
    <w:p w14:paraId="6CE28F93" w14:textId="77777777" w:rsidR="00840CC9" w:rsidRDefault="00B41DA5">
      <w:r>
        <w:t xml:space="preserve">The rest of the corporate build is then deployed to the laptop. </w:t>
      </w:r>
      <w:r>
        <w:t xml:space="preserve">After the build has finished deploying the laptop displays the Windows 10 login page. I login to the machine on a different port to make sure that the laptop can disconnect and reconnect to the corporate network without any issues. </w:t>
      </w:r>
    </w:p>
    <w:p w14:paraId="4AAAEF24" w14:textId="77777777" w:rsidR="00840CC9" w:rsidRDefault="00B41DA5">
      <w:r>
        <w:rPr>
          <w:noProof/>
          <w:lang w:eastAsia="en-GB"/>
        </w:rPr>
        <w:drawing>
          <wp:anchor distT="0" distB="0" distL="114300" distR="114300" simplePos="0" relativeHeight="251674624" behindDoc="0" locked="0" layoutInCell="1" allowOverlap="1" wp14:anchorId="68E35401" wp14:editId="741A8C4B">
            <wp:simplePos x="0" y="0"/>
            <wp:positionH relativeFrom="margin">
              <wp:align>center</wp:align>
            </wp:positionH>
            <wp:positionV relativeFrom="paragraph">
              <wp:posOffset>10158</wp:posOffset>
            </wp:positionV>
            <wp:extent cx="3194685" cy="2527931"/>
            <wp:effectExtent l="0" t="0" r="5715" b="5719"/>
            <wp:wrapTight wrapText="bothSides">
              <wp:wrapPolygon edited="0">
                <wp:start x="0" y="0"/>
                <wp:lineTo x="0" y="21491"/>
                <wp:lineTo x="21510" y="21491"/>
                <wp:lineTo x="21510" y="0"/>
                <wp:lineTo x="0" y="0"/>
              </wp:wrapPolygon>
            </wp:wrapTight>
            <wp:docPr id="14" name="Picture 14" descr="A desktop computer monitor sitting on top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rcRect l="6126" t="7147" r="6189" b="340"/>
                    <a:stretch>
                      <a:fillRect/>
                    </a:stretch>
                  </pic:blipFill>
                  <pic:spPr>
                    <a:xfrm>
                      <a:off x="0" y="0"/>
                      <a:ext cx="3194685" cy="2527931"/>
                    </a:xfrm>
                    <a:prstGeom prst="rect">
                      <a:avLst/>
                    </a:prstGeom>
                    <a:noFill/>
                    <a:ln>
                      <a:noFill/>
                      <a:prstDash/>
                    </a:ln>
                  </pic:spPr>
                </pic:pic>
              </a:graphicData>
            </a:graphic>
          </wp:anchor>
        </w:drawing>
      </w:r>
    </w:p>
    <w:p w14:paraId="1AA511EB" w14:textId="77777777" w:rsidR="00840CC9" w:rsidRDefault="00840CC9"/>
    <w:p w14:paraId="49AD360B" w14:textId="77777777" w:rsidR="00840CC9" w:rsidRDefault="00840CC9"/>
    <w:p w14:paraId="14FF1D63" w14:textId="77777777" w:rsidR="00840CC9" w:rsidRDefault="00840CC9"/>
    <w:p w14:paraId="1A172D31" w14:textId="77777777" w:rsidR="00840CC9" w:rsidRDefault="00840CC9"/>
    <w:p w14:paraId="062D7C8F" w14:textId="77777777" w:rsidR="00840CC9" w:rsidRDefault="00840CC9"/>
    <w:p w14:paraId="1A101F91" w14:textId="77777777" w:rsidR="00840CC9" w:rsidRDefault="00840CC9"/>
    <w:p w14:paraId="7797B831" w14:textId="77777777" w:rsidR="00840CC9" w:rsidRDefault="00840CC9"/>
    <w:p w14:paraId="12822AB0" w14:textId="77777777" w:rsidR="00840CC9" w:rsidRDefault="00840CC9"/>
    <w:p w14:paraId="26AC5138" w14:textId="77777777" w:rsidR="00840CC9" w:rsidRDefault="00840CC9"/>
    <w:p w14:paraId="3BB49C6C" w14:textId="77777777" w:rsidR="00840CC9" w:rsidRDefault="00840CC9"/>
    <w:p w14:paraId="1AE1B53A" w14:textId="77777777" w:rsidR="00840CC9" w:rsidRDefault="00840CC9"/>
    <w:p w14:paraId="5FF22B50" w14:textId="77777777" w:rsidR="00840CC9" w:rsidRDefault="00840CC9"/>
    <w:p w14:paraId="68749392" w14:textId="77777777" w:rsidR="00840CC9" w:rsidRDefault="00840CC9"/>
    <w:p w14:paraId="5B4E3D60" w14:textId="77777777" w:rsidR="00840CC9" w:rsidRDefault="00B41DA5">
      <w:r>
        <w:rPr>
          <w:noProof/>
          <w:lang w:eastAsia="en-GB"/>
        </w:rPr>
        <w:lastRenderedPageBreak/>
        <w:drawing>
          <wp:anchor distT="0" distB="0" distL="114300" distR="114300" simplePos="0" relativeHeight="251675648" behindDoc="0" locked="0" layoutInCell="1" allowOverlap="1" wp14:anchorId="39850299" wp14:editId="3EC16A0B">
            <wp:simplePos x="0" y="0"/>
            <wp:positionH relativeFrom="margin">
              <wp:posOffset>419096</wp:posOffset>
            </wp:positionH>
            <wp:positionV relativeFrom="paragraph">
              <wp:posOffset>771525</wp:posOffset>
            </wp:positionV>
            <wp:extent cx="5102864" cy="3390896"/>
            <wp:effectExtent l="0" t="0" r="2536" b="4"/>
            <wp:wrapTopAndBottom/>
            <wp:docPr id="15" name="Picture 15" descr="A screen shot of a computer monit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102864" cy="3390896"/>
                    </a:xfrm>
                    <a:prstGeom prst="rect">
                      <a:avLst/>
                    </a:prstGeom>
                    <a:noFill/>
                    <a:ln>
                      <a:noFill/>
                      <a:prstDash/>
                    </a:ln>
                  </pic:spPr>
                </pic:pic>
              </a:graphicData>
            </a:graphic>
          </wp:anchor>
        </w:drawing>
      </w:r>
      <w:r>
        <w:t xml:space="preserve">In </w:t>
      </w:r>
      <w:r>
        <w:t>order to comply with QinetiQ’s security policy, I encrypt every machine that I build onto our corporate network. I go into the computers c drive to find the bitlocker command tool. I go to the MDOP MBAM folder which is in the Microsoft folder within progra</w:t>
      </w:r>
      <w:r>
        <w:t>m files. In this folder I use an executable called MBAMClientUI.</w:t>
      </w:r>
    </w:p>
    <w:p w14:paraId="639576F2" w14:textId="77777777" w:rsidR="00840CC9" w:rsidRDefault="00840CC9"/>
    <w:p w14:paraId="78011167" w14:textId="77777777" w:rsidR="00840CC9" w:rsidRDefault="00B41DA5">
      <w:r>
        <w:t>I use the executable to set a Bitlocker password for the laptop and start the encryption process. This process timeline varies upon the size of the hard drive that you are encrypting.</w:t>
      </w:r>
    </w:p>
    <w:p w14:paraId="5C05A769" w14:textId="77777777" w:rsidR="00840CC9" w:rsidRDefault="00B41DA5">
      <w:r>
        <w:rPr>
          <w:noProof/>
          <w:lang w:eastAsia="en-GB"/>
        </w:rPr>
        <w:drawing>
          <wp:anchor distT="0" distB="0" distL="114300" distR="114300" simplePos="0" relativeHeight="251676672" behindDoc="0" locked="0" layoutInCell="1" allowOverlap="1" wp14:anchorId="1D0E0642" wp14:editId="3E12D8C9">
            <wp:simplePos x="0" y="0"/>
            <wp:positionH relativeFrom="margin">
              <wp:posOffset>652781</wp:posOffset>
            </wp:positionH>
            <wp:positionV relativeFrom="paragraph">
              <wp:posOffset>15873</wp:posOffset>
            </wp:positionV>
            <wp:extent cx="4578986" cy="3434084"/>
            <wp:effectExtent l="0" t="0" r="0" b="0"/>
            <wp:wrapTight wrapText="bothSides">
              <wp:wrapPolygon edited="0">
                <wp:start x="0" y="0"/>
                <wp:lineTo x="0" y="21448"/>
                <wp:lineTo x="21477" y="21448"/>
                <wp:lineTo x="21477" y="0"/>
                <wp:lineTo x="0" y="0"/>
              </wp:wrapPolygon>
            </wp:wrapTight>
            <wp:docPr id="16"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78986" cy="3434084"/>
                    </a:xfrm>
                    <a:prstGeom prst="rect">
                      <a:avLst/>
                    </a:prstGeom>
                    <a:noFill/>
                    <a:ln>
                      <a:noFill/>
                      <a:prstDash/>
                    </a:ln>
                  </pic:spPr>
                </pic:pic>
              </a:graphicData>
            </a:graphic>
          </wp:anchor>
        </w:drawing>
      </w:r>
    </w:p>
    <w:p w14:paraId="5FF43EE2" w14:textId="77777777" w:rsidR="00840CC9" w:rsidRDefault="00840CC9"/>
    <w:p w14:paraId="381D58D7" w14:textId="77777777" w:rsidR="00840CC9" w:rsidRDefault="00840CC9"/>
    <w:p w14:paraId="58E609CB" w14:textId="77777777" w:rsidR="00840CC9" w:rsidRDefault="00840CC9"/>
    <w:p w14:paraId="0C129AD9" w14:textId="77777777" w:rsidR="00840CC9" w:rsidRDefault="00840CC9"/>
    <w:p w14:paraId="40CB321A" w14:textId="77777777" w:rsidR="00840CC9" w:rsidRDefault="00840CC9"/>
    <w:p w14:paraId="4E4DDCEC" w14:textId="77777777" w:rsidR="00840CC9" w:rsidRDefault="00840CC9"/>
    <w:p w14:paraId="1C211C88" w14:textId="77777777" w:rsidR="00840CC9" w:rsidRDefault="00840CC9"/>
    <w:p w14:paraId="3D505C3B" w14:textId="77777777" w:rsidR="00840CC9" w:rsidRDefault="00840CC9"/>
    <w:p w14:paraId="4EEF2092" w14:textId="77777777" w:rsidR="00840CC9" w:rsidRDefault="00840CC9"/>
    <w:p w14:paraId="46C15269" w14:textId="77777777" w:rsidR="00840CC9" w:rsidRDefault="00840CC9"/>
    <w:p w14:paraId="01836A07" w14:textId="77777777" w:rsidR="00840CC9" w:rsidRDefault="00840CC9"/>
    <w:p w14:paraId="298746E4" w14:textId="77777777" w:rsidR="00840CC9" w:rsidRDefault="00840CC9"/>
    <w:p w14:paraId="45B76315" w14:textId="77777777" w:rsidR="00840CC9" w:rsidRDefault="00B41DA5">
      <w:r>
        <w:t>Once the encryption completed, I gave the laptop back to the user with its improved performance.</w:t>
      </w:r>
    </w:p>
    <w:sectPr w:rsidR="00840CC9">
      <w:headerReference w:type="default" r:id="rId22"/>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7EA445" w14:textId="77777777" w:rsidR="00B41DA5" w:rsidRDefault="00B41DA5">
      <w:pPr>
        <w:spacing w:after="0" w:line="240" w:lineRule="auto"/>
      </w:pPr>
      <w:r>
        <w:separator/>
      </w:r>
    </w:p>
  </w:endnote>
  <w:endnote w:type="continuationSeparator" w:id="0">
    <w:p w14:paraId="50753BFC" w14:textId="77777777" w:rsidR="00B41DA5" w:rsidRDefault="00B41D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D5820B" w14:textId="77777777" w:rsidR="00B41DA5" w:rsidRDefault="00B41DA5">
      <w:pPr>
        <w:spacing w:after="0" w:line="240" w:lineRule="auto"/>
      </w:pPr>
      <w:r>
        <w:rPr>
          <w:color w:val="000000"/>
        </w:rPr>
        <w:separator/>
      </w:r>
    </w:p>
  </w:footnote>
  <w:footnote w:type="continuationSeparator" w:id="0">
    <w:p w14:paraId="067E7F36" w14:textId="77777777" w:rsidR="00B41DA5" w:rsidRDefault="00B41D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1A7121" w14:textId="77777777" w:rsidR="008D2F49" w:rsidRDefault="00B41DA5">
    <w:pPr>
      <w:pStyle w:val="Header"/>
      <w:rPr>
        <w:lang w:val="en-US"/>
      </w:rPr>
    </w:pPr>
    <w:r>
      <w:rPr>
        <w:lang w:val="en-US"/>
      </w:rPr>
      <w:t>By Dan Conroy</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useWord2013TrackBottomHyphenation" w:uri="http://schemas.microsoft.com/office/word" w:val="1"/>
  </w:compat>
  <w:rsids>
    <w:rsidRoot w:val="00840CC9"/>
    <w:rsid w:val="00043A32"/>
    <w:rsid w:val="00840CC9"/>
    <w:rsid w:val="00B41D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1AF2C"/>
  <w15:docId w15:val="{61D2D9DE-41AB-49D5-95E8-BF8B6EA99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en-GB" w:eastAsia="en-US" w:bidi="ar-SA"/>
      </w:rPr>
    </w:rPrDefault>
    <w:pPrDefault>
      <w:pPr>
        <w:autoSpaceDN w:val="0"/>
        <w:spacing w:after="160" w:line="247"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13"/>
        <w:tab w:val="right" w:pos="9026"/>
      </w:tabs>
      <w:spacing w:after="0" w:line="240" w:lineRule="auto"/>
    </w:pPr>
  </w:style>
  <w:style w:type="character" w:customStyle="1" w:styleId="HeaderChar">
    <w:name w:val="Header Char"/>
    <w:basedOn w:val="DefaultParagraphFont"/>
  </w:style>
  <w:style w:type="paragraph" w:styleId="Footer">
    <w:name w:val="footer"/>
    <w:basedOn w:val="Normal"/>
    <w:pPr>
      <w:tabs>
        <w:tab w:val="center" w:pos="4513"/>
        <w:tab w:val="right" w:pos="9026"/>
      </w:tabs>
      <w:spacing w:after="0" w:line="240" w:lineRule="auto"/>
    </w:pPr>
  </w:style>
  <w:style w:type="character" w:customStyle="1" w:styleId="FooterChar">
    <w:name w:val="Footer Char"/>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Norma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694</Words>
  <Characters>3960</Characters>
  <Application>Microsoft Office Word</Application>
  <DocSecurity>0</DocSecurity>
  <Lines>33</Lines>
  <Paragraphs>9</Paragraphs>
  <ScaleCrop>false</ScaleCrop>
  <Company/>
  <LinksUpToDate>false</LinksUpToDate>
  <CharactersWithSpaces>4645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conroy</dc:creator>
  <dc:description/>
  <cp:lastModifiedBy>dan conroy</cp:lastModifiedBy>
  <cp:revision>2</cp:revision>
  <dcterms:created xsi:type="dcterms:W3CDTF">2020-03-21T22:05:00Z</dcterms:created>
  <dcterms:modified xsi:type="dcterms:W3CDTF">2020-03-21T22:05:00Z</dcterms:modified>
</cp:coreProperties>
</file>